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215" w:rsidRPr="007638EC" w:rsidRDefault="00F33215" w:rsidP="00F3321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638EC">
        <w:rPr>
          <w:rFonts w:ascii="Times New Roman" w:hAnsi="Times New Roman"/>
          <w:sz w:val="28"/>
          <w:szCs w:val="28"/>
        </w:rPr>
        <w:t>СОВЕТ ДЕПУТАТОВ ГОРОДСКОГО ПОСЕЛЕНИЯ «ГОРОД АМУРСК»</w:t>
      </w:r>
    </w:p>
    <w:p w:rsidR="00F33215" w:rsidRPr="007638EC" w:rsidRDefault="00F33215" w:rsidP="00F3321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7638EC">
        <w:rPr>
          <w:rFonts w:ascii="Times New Roman" w:hAnsi="Times New Roman"/>
          <w:sz w:val="28"/>
          <w:szCs w:val="28"/>
        </w:rPr>
        <w:t>Амурского муниципального района Хабаровского края</w:t>
      </w:r>
    </w:p>
    <w:p w:rsidR="00F33215" w:rsidRPr="007638EC" w:rsidRDefault="00F33215" w:rsidP="00F3321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F33215" w:rsidRDefault="00F33215" w:rsidP="00F33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638EC">
        <w:rPr>
          <w:rFonts w:ascii="Times New Roman" w:hAnsi="Times New Roman"/>
          <w:sz w:val="28"/>
          <w:szCs w:val="28"/>
        </w:rPr>
        <w:t>РЕШЕНИЕ</w:t>
      </w:r>
    </w:p>
    <w:p w:rsidR="00F33215" w:rsidRPr="007638EC" w:rsidRDefault="00F33215" w:rsidP="00F33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33215" w:rsidRPr="00F17BDC" w:rsidRDefault="00A20DC1" w:rsidP="00F33215">
      <w:pPr>
        <w:shd w:val="clear" w:color="auto" w:fill="FFFFFF"/>
        <w:spacing w:after="0" w:line="240" w:lineRule="auto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08.09.2016                                                                                                                № 236</w:t>
      </w:r>
    </w:p>
    <w:p w:rsidR="00F33215" w:rsidRPr="007638EC" w:rsidRDefault="00F33215" w:rsidP="00F33215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-4"/>
          <w:sz w:val="28"/>
          <w:szCs w:val="28"/>
        </w:rPr>
      </w:pPr>
      <w:r w:rsidRPr="00327DAE">
        <w:rPr>
          <w:rFonts w:ascii="Times New Roman" w:hAnsi="Times New Roman"/>
          <w:spacing w:val="-4"/>
          <w:sz w:val="20"/>
          <w:szCs w:val="20"/>
        </w:rPr>
        <w:t>г. Амурск</w:t>
      </w:r>
    </w:p>
    <w:p w:rsidR="00F33215" w:rsidRDefault="00F33215" w:rsidP="00A20DC1">
      <w:pPr>
        <w:pStyle w:val="21"/>
        <w:rPr>
          <w:b w:val="0"/>
          <w:szCs w:val="28"/>
        </w:rPr>
      </w:pPr>
    </w:p>
    <w:p w:rsidR="00F33215" w:rsidRDefault="00F33215" w:rsidP="00A20DC1">
      <w:pPr>
        <w:pStyle w:val="21"/>
        <w:rPr>
          <w:b w:val="0"/>
          <w:szCs w:val="28"/>
        </w:rPr>
      </w:pPr>
    </w:p>
    <w:p w:rsidR="00A20DC1" w:rsidRPr="0038696F" w:rsidRDefault="00A20DC1" w:rsidP="00A20DC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8696F">
        <w:rPr>
          <w:rFonts w:ascii="Times New Roman" w:hAnsi="Times New Roman" w:cs="Times New Roman"/>
          <w:sz w:val="28"/>
          <w:szCs w:val="28"/>
        </w:rPr>
        <w:t>О принятии и об опубликовании проекта решения о внесении изменений в Устав городского поселения «Город Амурск» Амурского муниципального района Хабаровского края.</w:t>
      </w:r>
    </w:p>
    <w:p w:rsidR="00A20DC1" w:rsidRDefault="00A20DC1" w:rsidP="00A20DC1">
      <w:pPr>
        <w:pStyle w:val="2"/>
        <w:spacing w:before="0" w:beforeAutospacing="0" w:after="0" w:afterAutospacing="0"/>
        <w:jc w:val="both"/>
        <w:rPr>
          <w:b w:val="0"/>
          <w:sz w:val="28"/>
          <w:szCs w:val="28"/>
        </w:rPr>
      </w:pPr>
    </w:p>
    <w:p w:rsidR="00A20DC1" w:rsidRDefault="00A20DC1" w:rsidP="00A20DC1">
      <w:pPr>
        <w:pStyle w:val="2"/>
        <w:spacing w:before="0" w:beforeAutospacing="0" w:after="0" w:afterAutospacing="0"/>
        <w:jc w:val="both"/>
        <w:rPr>
          <w:b w:val="0"/>
          <w:sz w:val="28"/>
          <w:szCs w:val="28"/>
        </w:rPr>
      </w:pPr>
    </w:p>
    <w:p w:rsidR="00A20DC1" w:rsidRPr="0038696F" w:rsidRDefault="00A20DC1" w:rsidP="00A20DC1">
      <w:pPr>
        <w:pStyle w:val="2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proofErr w:type="gramStart"/>
      <w:r w:rsidRPr="0038696F">
        <w:rPr>
          <w:b w:val="0"/>
          <w:sz w:val="28"/>
          <w:szCs w:val="28"/>
        </w:rPr>
        <w:t>В целях приведения Устава городского поселения «Город Амурск» Амурского муниципального района Хабаровского края в соответствие с Законом Хабаровского края от 29.06.2016 № 193 «О внесении изменений в отдельные законы Хабаровского края и признании утратившей силу части 4 статьи 1 Закона Хабаровского края от 24.12.2008 № 225 «О гарантиях осуществления полномочий депутата, члена выборного органа местного самоуправления, выборного должностного лица местного самоуправления, выборного</w:t>
      </w:r>
      <w:proofErr w:type="gramEnd"/>
      <w:r w:rsidRPr="0038696F">
        <w:rPr>
          <w:b w:val="0"/>
          <w:sz w:val="28"/>
          <w:szCs w:val="28"/>
        </w:rPr>
        <w:t xml:space="preserve"> должностного лица местного самоуправления в Хабаровском крае», на основании ст. ст. 20,60 Устава городского поселения «Город Амурск» Амурского муниципального района Хабаровского края, Совет депутатов</w:t>
      </w:r>
    </w:p>
    <w:p w:rsidR="00A20DC1" w:rsidRPr="0038696F" w:rsidRDefault="00A20DC1" w:rsidP="00A20D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96F">
        <w:rPr>
          <w:rFonts w:ascii="Times New Roman" w:hAnsi="Times New Roman" w:cs="Times New Roman"/>
          <w:sz w:val="28"/>
          <w:szCs w:val="28"/>
        </w:rPr>
        <w:t>РЕШИЛ:</w:t>
      </w:r>
    </w:p>
    <w:p w:rsidR="00A20DC1" w:rsidRPr="0038696F" w:rsidRDefault="00A20DC1" w:rsidP="00A20D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696F">
        <w:rPr>
          <w:rFonts w:ascii="Times New Roman" w:hAnsi="Times New Roman" w:cs="Times New Roman"/>
          <w:sz w:val="28"/>
          <w:szCs w:val="28"/>
        </w:rPr>
        <w:t>1. Внести в Устав городского поселения «Город Амурск» Амурского  муниципального района Хабаровского края, принятый решением Совета депутатов городского поселения «Город Амурск Амурского муниципального района Хабаровского края от 23.06.2005 № 17 следующие изменения:</w:t>
      </w:r>
    </w:p>
    <w:p w:rsidR="00A20DC1" w:rsidRPr="0038696F" w:rsidRDefault="00A20DC1" w:rsidP="00A20DC1">
      <w:pPr>
        <w:pStyle w:val="ConsPlusNormal"/>
        <w:ind w:firstLine="709"/>
        <w:jc w:val="both"/>
      </w:pPr>
      <w:r>
        <w:t xml:space="preserve">1.1. </w:t>
      </w:r>
      <w:r w:rsidRPr="0038696F">
        <w:t>Пункт 4 части 1 статьи 31.1. Устава признать утратившим силу.</w:t>
      </w:r>
    </w:p>
    <w:p w:rsidR="00A20DC1" w:rsidRPr="0038696F" w:rsidRDefault="00A20DC1" w:rsidP="00A20D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696F">
        <w:rPr>
          <w:rFonts w:ascii="Times New Roman" w:hAnsi="Times New Roman" w:cs="Times New Roman"/>
          <w:sz w:val="28"/>
          <w:szCs w:val="28"/>
        </w:rPr>
        <w:t>2. Опубликовать проект решения о внесении изменений в Устав городского поселения «Город Амурск» Амурского муниципального района Хабаровского края.</w:t>
      </w:r>
    </w:p>
    <w:p w:rsidR="00A20DC1" w:rsidRPr="0038696F" w:rsidRDefault="00A20DC1" w:rsidP="00A20D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696F">
        <w:rPr>
          <w:rFonts w:ascii="Times New Roman" w:hAnsi="Times New Roman" w:cs="Times New Roman"/>
          <w:sz w:val="28"/>
          <w:szCs w:val="28"/>
        </w:rPr>
        <w:t>3. Опубликовать решение о проведении публичных слушаний по вопросу внесения изменения в Устав.</w:t>
      </w:r>
    </w:p>
    <w:p w:rsidR="00A20DC1" w:rsidRPr="0038696F" w:rsidRDefault="00A20DC1" w:rsidP="00A20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38696F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принятия.</w:t>
      </w:r>
    </w:p>
    <w:p w:rsidR="00A20DC1" w:rsidRDefault="00A20DC1" w:rsidP="00A20D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0DC1" w:rsidRPr="0038696F" w:rsidRDefault="00A20DC1" w:rsidP="00A20D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0DC1" w:rsidRPr="0038696F" w:rsidRDefault="00A20DC1" w:rsidP="00A20D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0DC1" w:rsidRPr="0038696F" w:rsidRDefault="00A20DC1" w:rsidP="00A20D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8696F">
        <w:rPr>
          <w:rFonts w:ascii="Times New Roman" w:hAnsi="Times New Roman" w:cs="Times New Roman"/>
          <w:spacing w:val="-3"/>
          <w:sz w:val="28"/>
          <w:szCs w:val="28"/>
        </w:rPr>
        <w:t>Глава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8696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proofErr w:type="spellStart"/>
      <w:r w:rsidRPr="0038696F">
        <w:rPr>
          <w:rFonts w:ascii="Times New Roman" w:hAnsi="Times New Roman" w:cs="Times New Roman"/>
          <w:spacing w:val="-4"/>
          <w:sz w:val="28"/>
          <w:szCs w:val="28"/>
        </w:rPr>
        <w:t>Б.П.Редькин</w:t>
      </w:r>
      <w:proofErr w:type="spellEnd"/>
    </w:p>
    <w:p w:rsidR="00A20DC1" w:rsidRDefault="00A20DC1" w:rsidP="00A20D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A20DC1" w:rsidRDefault="00A20DC1" w:rsidP="00A20D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A20DC1" w:rsidRPr="0038696F" w:rsidRDefault="00A20DC1" w:rsidP="00A20D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F33215" w:rsidRPr="00F17BDC" w:rsidRDefault="00A20DC1" w:rsidP="00F3321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8696F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      </w:t>
      </w:r>
      <w:proofErr w:type="spellStart"/>
      <w:r w:rsidRPr="0038696F">
        <w:rPr>
          <w:rFonts w:ascii="Times New Roman" w:hAnsi="Times New Roman" w:cs="Times New Roman"/>
          <w:sz w:val="28"/>
          <w:szCs w:val="28"/>
        </w:rPr>
        <w:t>Л.Е.Кавелина</w:t>
      </w:r>
      <w:proofErr w:type="spellEnd"/>
    </w:p>
    <w:sectPr w:rsidR="00F33215" w:rsidRPr="00F17BDC" w:rsidSect="001425CD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DC1"/>
    <w:rsid w:val="000163A6"/>
    <w:rsid w:val="000742C8"/>
    <w:rsid w:val="000C67B7"/>
    <w:rsid w:val="0010112F"/>
    <w:rsid w:val="00110531"/>
    <w:rsid w:val="00122F5B"/>
    <w:rsid w:val="001425CD"/>
    <w:rsid w:val="0019489F"/>
    <w:rsid w:val="001A58C6"/>
    <w:rsid w:val="0020188D"/>
    <w:rsid w:val="0025138A"/>
    <w:rsid w:val="0026573F"/>
    <w:rsid w:val="002C7066"/>
    <w:rsid w:val="002E38C2"/>
    <w:rsid w:val="0034296E"/>
    <w:rsid w:val="00377189"/>
    <w:rsid w:val="003833D6"/>
    <w:rsid w:val="003928E2"/>
    <w:rsid w:val="003A4986"/>
    <w:rsid w:val="00461E35"/>
    <w:rsid w:val="004E5956"/>
    <w:rsid w:val="0050219C"/>
    <w:rsid w:val="00517409"/>
    <w:rsid w:val="00547887"/>
    <w:rsid w:val="00555DE5"/>
    <w:rsid w:val="00586F70"/>
    <w:rsid w:val="006524C5"/>
    <w:rsid w:val="006A0DA2"/>
    <w:rsid w:val="006C1C4F"/>
    <w:rsid w:val="006E295C"/>
    <w:rsid w:val="00753529"/>
    <w:rsid w:val="007D70AE"/>
    <w:rsid w:val="007F7794"/>
    <w:rsid w:val="00857039"/>
    <w:rsid w:val="0086171F"/>
    <w:rsid w:val="008937F1"/>
    <w:rsid w:val="008C35A8"/>
    <w:rsid w:val="00905F9C"/>
    <w:rsid w:val="00926C5A"/>
    <w:rsid w:val="009D0A10"/>
    <w:rsid w:val="009F3A6D"/>
    <w:rsid w:val="00A20DC1"/>
    <w:rsid w:val="00A30513"/>
    <w:rsid w:val="00AC4494"/>
    <w:rsid w:val="00B9025B"/>
    <w:rsid w:val="00B93815"/>
    <w:rsid w:val="00BA2D0B"/>
    <w:rsid w:val="00BB6883"/>
    <w:rsid w:val="00BF7825"/>
    <w:rsid w:val="00C13AD6"/>
    <w:rsid w:val="00C840E6"/>
    <w:rsid w:val="00CE3333"/>
    <w:rsid w:val="00D133FC"/>
    <w:rsid w:val="00D355DE"/>
    <w:rsid w:val="00DA7A70"/>
    <w:rsid w:val="00DD655B"/>
    <w:rsid w:val="00DE7767"/>
    <w:rsid w:val="00E66F83"/>
    <w:rsid w:val="00E96BFB"/>
    <w:rsid w:val="00EA24AE"/>
    <w:rsid w:val="00EB278B"/>
    <w:rsid w:val="00ED289C"/>
    <w:rsid w:val="00EF34AE"/>
    <w:rsid w:val="00F06D18"/>
    <w:rsid w:val="00F266F6"/>
    <w:rsid w:val="00F33215"/>
    <w:rsid w:val="00F3423B"/>
    <w:rsid w:val="00F46E19"/>
    <w:rsid w:val="00F52ACB"/>
    <w:rsid w:val="00FA382D"/>
    <w:rsid w:val="00FA396E"/>
    <w:rsid w:val="00FF2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A20D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F3321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F33215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33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321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A20DC1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ConsPlusNormal">
    <w:name w:val="ConsPlusNormal"/>
    <w:rsid w:val="00A20DC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A20D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F3321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F33215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33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321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A20DC1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ConsPlusNormal">
    <w:name w:val="ConsPlusNormal"/>
    <w:rsid w:val="00A20DC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vdep2\AppData\Roaming\Microsoft\&#1064;&#1072;&#1073;&#1083;&#1086;&#1085;&#1099;\&#1088;&#1077;&#1096;&#1077;&#1085;&#1080;&#1077;%20&#1057;&#104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СД</Template>
  <TotalTime>4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Городское поселение "Город Амурск"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Яковенко</dc:creator>
  <cp:lastModifiedBy>Екатерина Яковенко</cp:lastModifiedBy>
  <cp:revision>2</cp:revision>
  <dcterms:created xsi:type="dcterms:W3CDTF">2016-09-08T23:20:00Z</dcterms:created>
  <dcterms:modified xsi:type="dcterms:W3CDTF">2016-10-06T05:52:00Z</dcterms:modified>
</cp:coreProperties>
</file>